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987BE" w14:textId="537E330E" w:rsidR="00FF6FEF" w:rsidRDefault="00FF6FEF" w:rsidP="00FF6FEF">
      <w:pPr>
        <w:tabs>
          <w:tab w:val="left" w:pos="3686"/>
          <w:tab w:val="left" w:pos="5954"/>
        </w:tabs>
        <w:ind w:left="360"/>
        <w:jc w:val="both"/>
        <w:rPr>
          <w:rFonts w:ascii="Trebuchet MS" w:hAnsi="Trebuchet MS" w:cs="Arial"/>
          <w:i/>
        </w:rPr>
      </w:pPr>
    </w:p>
    <w:p w14:paraId="2B798CBC" w14:textId="7118CA4E" w:rsidR="00324F18" w:rsidRDefault="00324F18" w:rsidP="00FF6FEF">
      <w:pPr>
        <w:tabs>
          <w:tab w:val="left" w:pos="3686"/>
          <w:tab w:val="left" w:pos="5954"/>
        </w:tabs>
        <w:ind w:left="360"/>
        <w:jc w:val="both"/>
        <w:rPr>
          <w:rFonts w:ascii="Trebuchet MS" w:hAnsi="Trebuchet MS" w:cs="Arial"/>
          <w:i/>
        </w:rPr>
      </w:pPr>
    </w:p>
    <w:p w14:paraId="5F161383" w14:textId="77777777" w:rsidR="00324F18" w:rsidRPr="008D583E" w:rsidRDefault="00324F18" w:rsidP="00FF6FEF">
      <w:pPr>
        <w:tabs>
          <w:tab w:val="left" w:pos="3686"/>
          <w:tab w:val="left" w:pos="5954"/>
        </w:tabs>
        <w:ind w:left="360"/>
        <w:jc w:val="both"/>
        <w:rPr>
          <w:rFonts w:ascii="Trebuchet MS" w:hAnsi="Trebuchet MS" w:cs="Arial"/>
          <w:i/>
        </w:rPr>
      </w:pPr>
    </w:p>
    <w:p w14:paraId="52A96F18" w14:textId="77777777" w:rsidR="00FF6FEF" w:rsidRPr="00451967" w:rsidRDefault="00FF6FEF" w:rsidP="00FF6FEF">
      <w:pPr>
        <w:pStyle w:val="Corpsdetexte"/>
        <w:jc w:val="center"/>
        <w:rPr>
          <w:rFonts w:ascii="Trebuchet MS" w:hAnsi="Trebuchet MS"/>
          <w:color w:val="99CC00"/>
          <w:sz w:val="22"/>
        </w:rPr>
      </w:pPr>
      <w:r w:rsidRPr="00451967">
        <w:rPr>
          <w:rFonts w:ascii="Trebuchet MS" w:hAnsi="Trebuchet MS"/>
          <w:b/>
          <w:color w:val="99CC00"/>
          <w:sz w:val="22"/>
        </w:rPr>
        <w:t>Modèle à reprendre par l'entreprise candidate sur son papier en-tête</w:t>
      </w:r>
    </w:p>
    <w:p w14:paraId="4917DB36" w14:textId="77777777" w:rsidR="007C3B1C" w:rsidRDefault="007C3B1C" w:rsidP="00FF6FEF">
      <w:pPr>
        <w:tabs>
          <w:tab w:val="left" w:pos="3686"/>
          <w:tab w:val="left" w:pos="5954"/>
        </w:tabs>
        <w:rPr>
          <w:rFonts w:ascii="Trebuchet MS" w:hAnsi="Trebuchet MS"/>
        </w:rPr>
      </w:pPr>
    </w:p>
    <w:p w14:paraId="33418B3F" w14:textId="77777777" w:rsidR="003559C5" w:rsidRDefault="003559C5" w:rsidP="00FF6FEF">
      <w:pPr>
        <w:tabs>
          <w:tab w:val="left" w:pos="3686"/>
          <w:tab w:val="left" w:pos="5954"/>
        </w:tabs>
        <w:rPr>
          <w:rFonts w:ascii="Trebuchet MS" w:hAnsi="Trebuchet MS"/>
        </w:rPr>
      </w:pPr>
    </w:p>
    <w:p w14:paraId="7487C78D" w14:textId="77777777" w:rsidR="003559C5" w:rsidRPr="007410B7" w:rsidRDefault="003559C5" w:rsidP="00FF6FEF">
      <w:pPr>
        <w:tabs>
          <w:tab w:val="left" w:pos="3686"/>
          <w:tab w:val="left" w:pos="5954"/>
        </w:tabs>
        <w:rPr>
          <w:rFonts w:ascii="Trebuchet MS" w:hAnsi="Trebuchet MS"/>
        </w:rPr>
      </w:pPr>
    </w:p>
    <w:p w14:paraId="17FF59FF" w14:textId="77777777" w:rsidR="003559C5" w:rsidRPr="007410B7" w:rsidRDefault="003559C5" w:rsidP="003559C5">
      <w:pPr>
        <w:jc w:val="center"/>
        <w:rPr>
          <w:rFonts w:ascii="Trebuchet MS" w:hAnsi="Trebuchet MS"/>
          <w:b/>
          <w:sz w:val="28"/>
        </w:rPr>
      </w:pPr>
      <w:r w:rsidRPr="007410B7">
        <w:rPr>
          <w:rFonts w:ascii="Trebuchet MS" w:hAnsi="Trebuchet MS"/>
          <w:b/>
          <w:sz w:val="28"/>
        </w:rPr>
        <w:t>OFFRE D’INSERTION</w:t>
      </w:r>
    </w:p>
    <w:p w14:paraId="3A2C4329" w14:textId="77777777" w:rsidR="00451967" w:rsidRPr="00CB7404" w:rsidRDefault="00451967" w:rsidP="00451967">
      <w:pPr>
        <w:pStyle w:val="Corpsdetexte"/>
        <w:tabs>
          <w:tab w:val="left" w:pos="-993"/>
        </w:tabs>
        <w:jc w:val="center"/>
        <w:rPr>
          <w:rFonts w:ascii="Trebuchet MS" w:hAnsi="Trebuchet MS"/>
          <w:b/>
          <w:sz w:val="30"/>
          <w:szCs w:val="30"/>
        </w:rPr>
      </w:pPr>
      <w:r w:rsidRPr="00CB7404">
        <w:rPr>
          <w:rFonts w:ascii="Trebuchet MS" w:hAnsi="Trebuchet MS"/>
          <w:b/>
          <w:bCs/>
        </w:rPr>
        <w:t>ANNEXE A L’ACTE D’ENGAGEMENT</w:t>
      </w:r>
    </w:p>
    <w:p w14:paraId="4F194639" w14:textId="77777777" w:rsidR="007C3B1C" w:rsidRPr="007410B7" w:rsidRDefault="007C3B1C" w:rsidP="007C3B1C">
      <w:pPr>
        <w:rPr>
          <w:rFonts w:ascii="Trebuchet MS" w:hAnsi="Trebuchet MS"/>
        </w:rPr>
      </w:pPr>
    </w:p>
    <w:p w14:paraId="17A7D9BE" w14:textId="77777777" w:rsidR="007C3B1C" w:rsidRPr="007410B7" w:rsidRDefault="007C3B1C" w:rsidP="007C3B1C">
      <w:pPr>
        <w:rPr>
          <w:rFonts w:ascii="Trebuchet MS" w:hAnsi="Trebuchet MS"/>
        </w:rPr>
      </w:pPr>
    </w:p>
    <w:p w14:paraId="1D590A1E" w14:textId="77777777" w:rsidR="007C3B1C" w:rsidRPr="007410B7" w:rsidRDefault="007C3B1C" w:rsidP="007C3B1C">
      <w:pPr>
        <w:rPr>
          <w:rFonts w:ascii="Trebuchet MS" w:hAnsi="Trebuchet MS"/>
        </w:rPr>
      </w:pPr>
    </w:p>
    <w:p w14:paraId="7BE5EE4C" w14:textId="77777777" w:rsidR="007C3B1C" w:rsidRPr="007410B7" w:rsidRDefault="007C3B1C" w:rsidP="00455F42">
      <w:pPr>
        <w:tabs>
          <w:tab w:val="left" w:pos="1701"/>
          <w:tab w:val="left" w:pos="3828"/>
          <w:tab w:val="left" w:pos="4536"/>
        </w:tabs>
        <w:rPr>
          <w:rFonts w:ascii="Trebuchet MS" w:hAnsi="Trebuchet MS"/>
        </w:rPr>
      </w:pPr>
      <w:r w:rsidRPr="007410B7">
        <w:rPr>
          <w:rFonts w:ascii="Trebuchet MS" w:hAnsi="Trebuchet MS"/>
        </w:rPr>
        <w:t xml:space="preserve">Maître d’ouvrage : </w:t>
      </w:r>
      <w:r w:rsidR="00103BE9">
        <w:rPr>
          <w:rFonts w:ascii="Trebuchet MS" w:hAnsi="Trebuchet MS"/>
          <w:color w:val="0000FF"/>
        </w:rPr>
        <w:t>............</w:t>
      </w:r>
    </w:p>
    <w:p w14:paraId="3EF3CBCD" w14:textId="77777777" w:rsidR="007C3B1C" w:rsidRPr="00455F42" w:rsidRDefault="007C3B1C" w:rsidP="00455F42">
      <w:pPr>
        <w:tabs>
          <w:tab w:val="left" w:pos="1701"/>
          <w:tab w:val="left" w:pos="4536"/>
        </w:tabs>
        <w:rPr>
          <w:rFonts w:ascii="Trebuchet MS" w:hAnsi="Trebuchet MS"/>
          <w:color w:val="0000FF"/>
        </w:rPr>
      </w:pPr>
      <w:r w:rsidRPr="007410B7">
        <w:rPr>
          <w:rFonts w:ascii="Trebuchet MS" w:hAnsi="Trebuchet MS"/>
        </w:rPr>
        <w:tab/>
      </w:r>
      <w:r w:rsidR="00103BE9">
        <w:rPr>
          <w:rFonts w:ascii="Trebuchet MS" w:hAnsi="Trebuchet MS"/>
          <w:color w:val="0000FF"/>
        </w:rPr>
        <w:t>............</w:t>
      </w:r>
    </w:p>
    <w:p w14:paraId="29DE4A6C" w14:textId="77777777" w:rsidR="00103BE9" w:rsidRPr="00455F42" w:rsidRDefault="00103BE9" w:rsidP="00455F42">
      <w:pPr>
        <w:tabs>
          <w:tab w:val="left" w:pos="1701"/>
          <w:tab w:val="left" w:pos="4536"/>
        </w:tabs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ab/>
        <w:t>............</w:t>
      </w:r>
    </w:p>
    <w:p w14:paraId="4FD9C7A2" w14:textId="77777777" w:rsidR="007C3B1C" w:rsidRPr="007410B7" w:rsidRDefault="007C3B1C" w:rsidP="007C3B1C">
      <w:pPr>
        <w:rPr>
          <w:rFonts w:ascii="Trebuchet MS" w:hAnsi="Trebuchet MS"/>
        </w:rPr>
      </w:pPr>
    </w:p>
    <w:p w14:paraId="70CC66BE" w14:textId="03C976DA" w:rsidR="007C3B1C" w:rsidRPr="00BD0915" w:rsidRDefault="007C3B1C" w:rsidP="0058068E">
      <w:pPr>
        <w:pStyle w:val="Grascentr"/>
        <w:rPr>
          <w:strike w:val="0"/>
        </w:rPr>
      </w:pPr>
      <w:r w:rsidRPr="00BD0915">
        <w:rPr>
          <w:strike w:val="0"/>
        </w:rPr>
        <w:t xml:space="preserve">Objet du marché : Travaux de </w:t>
      </w:r>
      <w:r w:rsidR="0087163B">
        <w:rPr>
          <w:strike w:val="0"/>
        </w:rPr>
        <w:t>réhabilitation de 12 logements</w:t>
      </w:r>
    </w:p>
    <w:p w14:paraId="6C8E7F81" w14:textId="77777777" w:rsidR="007C3B1C" w:rsidRPr="00BD0915" w:rsidRDefault="007C3B1C" w:rsidP="007C3B1C">
      <w:pPr>
        <w:tabs>
          <w:tab w:val="left" w:pos="1701"/>
        </w:tabs>
        <w:rPr>
          <w:rFonts w:ascii="Trebuchet MS" w:hAnsi="Trebuchet MS"/>
        </w:rPr>
      </w:pPr>
    </w:p>
    <w:p w14:paraId="31BE7B10" w14:textId="77777777" w:rsidR="007C3B1C" w:rsidRPr="00BD0915" w:rsidRDefault="007C3B1C" w:rsidP="007C3B1C">
      <w:pPr>
        <w:rPr>
          <w:rFonts w:ascii="Trebuchet MS" w:hAnsi="Trebuchet MS"/>
        </w:rPr>
      </w:pPr>
    </w:p>
    <w:p w14:paraId="7383F0BF" w14:textId="77777777" w:rsidR="007C3B1C" w:rsidRPr="007410B7" w:rsidRDefault="00B5048E" w:rsidP="00FF6FEF">
      <w:pPr>
        <w:pStyle w:val="Titre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/>
        <w:jc w:val="center"/>
        <w:rPr>
          <w:rFonts w:ascii="Trebuchet MS" w:hAnsi="Trebuchet MS"/>
        </w:rPr>
      </w:pPr>
      <w:r>
        <w:rPr>
          <w:rFonts w:ascii="Trebuchet MS" w:hAnsi="Trebuchet MS"/>
        </w:rPr>
        <w:t>À</w:t>
      </w:r>
      <w:r w:rsidR="007C3B1C" w:rsidRPr="007410B7">
        <w:rPr>
          <w:rFonts w:ascii="Trebuchet MS" w:hAnsi="Trebuchet MS"/>
        </w:rPr>
        <w:t xml:space="preserve"> COMPL</w:t>
      </w:r>
      <w:r>
        <w:rPr>
          <w:rFonts w:ascii="Trebuchet MS" w:hAnsi="Trebuchet MS"/>
        </w:rPr>
        <w:t>É</w:t>
      </w:r>
      <w:r w:rsidR="007C3B1C" w:rsidRPr="007410B7">
        <w:rPr>
          <w:rFonts w:ascii="Trebuchet MS" w:hAnsi="Trebuchet MS"/>
        </w:rPr>
        <w:t>TER OBLIGATOIREMENT PAR LE SOUMISSIONNAIRE</w:t>
      </w:r>
    </w:p>
    <w:p w14:paraId="27B7CAB8" w14:textId="77777777" w:rsidR="007C3B1C" w:rsidRPr="007410B7" w:rsidRDefault="007C3B1C" w:rsidP="007C3B1C">
      <w:pPr>
        <w:rPr>
          <w:rFonts w:ascii="Trebuchet MS" w:hAnsi="Trebuchet MS"/>
        </w:rPr>
      </w:pPr>
    </w:p>
    <w:p w14:paraId="50E8CE15" w14:textId="77777777" w:rsidR="007C3B1C" w:rsidRPr="007410B7" w:rsidRDefault="007C3B1C" w:rsidP="007C3B1C">
      <w:pPr>
        <w:rPr>
          <w:rFonts w:ascii="Trebuchet MS" w:hAnsi="Trebuchet MS"/>
        </w:rPr>
      </w:pPr>
    </w:p>
    <w:p w14:paraId="0E36E249" w14:textId="77777777" w:rsidR="00B5048E" w:rsidRPr="006A6584" w:rsidRDefault="007C3B1C" w:rsidP="007C3B1C">
      <w:pPr>
        <w:pStyle w:val="Corpsdetexte"/>
        <w:jc w:val="both"/>
        <w:rPr>
          <w:rFonts w:ascii="Trebuchet MS" w:hAnsi="Trebuchet MS"/>
          <w:sz w:val="20"/>
        </w:rPr>
      </w:pPr>
      <w:r w:rsidRPr="006A6584">
        <w:rPr>
          <w:rFonts w:ascii="Trebuchet MS" w:hAnsi="Trebuchet MS"/>
          <w:sz w:val="20"/>
        </w:rPr>
        <w:t>L’entreprise s’engage à respecter l</w:t>
      </w:r>
      <w:r w:rsidR="00B5048E" w:rsidRPr="006A6584">
        <w:rPr>
          <w:rFonts w:ascii="Trebuchet MS" w:hAnsi="Trebuchet MS"/>
          <w:sz w:val="20"/>
        </w:rPr>
        <w:t>es dispositions du CCAP en matière d’i</w:t>
      </w:r>
      <w:r w:rsidR="00A807E0">
        <w:rPr>
          <w:rFonts w:ascii="Trebuchet MS" w:hAnsi="Trebuchet MS"/>
          <w:sz w:val="20"/>
        </w:rPr>
        <w:t>nsertion professionnelle.</w:t>
      </w:r>
    </w:p>
    <w:p w14:paraId="6A93B826" w14:textId="77777777" w:rsidR="00B5048E" w:rsidRDefault="00B5048E" w:rsidP="007C3B1C">
      <w:pPr>
        <w:pStyle w:val="Corpsdetexte"/>
        <w:jc w:val="both"/>
        <w:rPr>
          <w:rFonts w:ascii="Trebuchet MS" w:hAnsi="Trebuchet MS"/>
          <w:b/>
          <w:sz w:val="20"/>
        </w:rPr>
      </w:pPr>
    </w:p>
    <w:p w14:paraId="400C7B65" w14:textId="77777777" w:rsidR="00FA1481" w:rsidRPr="007410B7" w:rsidRDefault="00FA1481" w:rsidP="007C3B1C">
      <w:pPr>
        <w:jc w:val="both"/>
        <w:rPr>
          <w:rFonts w:ascii="Trebuchet MS" w:hAnsi="Trebuchet MS"/>
        </w:rPr>
      </w:pPr>
    </w:p>
    <w:p w14:paraId="39E6B99E" w14:textId="77777777" w:rsidR="007C3B1C" w:rsidRPr="007410B7" w:rsidRDefault="007C3B1C" w:rsidP="007C3B1C">
      <w:pPr>
        <w:pStyle w:val="Corpsdetexte"/>
        <w:jc w:val="both"/>
        <w:rPr>
          <w:rFonts w:ascii="Trebuchet MS" w:hAnsi="Trebuchet MS"/>
          <w:sz w:val="20"/>
        </w:rPr>
      </w:pPr>
      <w:r w:rsidRPr="007410B7">
        <w:rPr>
          <w:rFonts w:ascii="Trebuchet MS" w:hAnsi="Trebuchet MS"/>
          <w:sz w:val="20"/>
        </w:rPr>
        <w:t>Description des dispositions à prendre par le soumissionnaire en cas d’attribution du marché en matière de recours à des personn</w:t>
      </w:r>
      <w:r w:rsidR="00FA1481">
        <w:rPr>
          <w:rFonts w:ascii="Trebuchet MS" w:hAnsi="Trebuchet MS"/>
          <w:sz w:val="20"/>
        </w:rPr>
        <w:t>es en insertion professionnelle :</w:t>
      </w:r>
    </w:p>
    <w:p w14:paraId="636BB9C3" w14:textId="77777777" w:rsidR="007C3B1C" w:rsidRPr="007410B7" w:rsidRDefault="007C3B1C" w:rsidP="007C3B1C">
      <w:pPr>
        <w:jc w:val="both"/>
        <w:rPr>
          <w:rFonts w:ascii="Trebuchet MS" w:hAnsi="Trebuchet MS"/>
        </w:rPr>
      </w:pPr>
    </w:p>
    <w:p w14:paraId="36C2661A" w14:textId="77777777" w:rsidR="007C3B1C" w:rsidRPr="007410B7" w:rsidRDefault="007C3B1C" w:rsidP="007C3B1C">
      <w:pPr>
        <w:jc w:val="center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6"/>
        <w:gridCol w:w="1276"/>
        <w:gridCol w:w="1701"/>
        <w:gridCol w:w="1984"/>
        <w:gridCol w:w="1522"/>
        <w:gridCol w:w="1238"/>
      </w:tblGrid>
      <w:tr w:rsidR="007C3B1C" w:rsidRPr="007410B7" w14:paraId="357F299B" w14:textId="77777777" w:rsidTr="004176AC">
        <w:trPr>
          <w:jc w:val="center"/>
        </w:trPr>
        <w:tc>
          <w:tcPr>
            <w:tcW w:w="1486" w:type="dxa"/>
          </w:tcPr>
          <w:p w14:paraId="5AD3BB60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</w:p>
          <w:p w14:paraId="07C83A1B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Nombres de postes</w:t>
            </w:r>
          </w:p>
          <w:p w14:paraId="2769C453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 xml:space="preserve"> proposés</w:t>
            </w:r>
          </w:p>
          <w:p w14:paraId="1F9D6591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(à compléter)</w:t>
            </w:r>
          </w:p>
          <w:p w14:paraId="744E351A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</w:p>
        </w:tc>
        <w:tc>
          <w:tcPr>
            <w:tcW w:w="1276" w:type="dxa"/>
          </w:tcPr>
          <w:p w14:paraId="775826F2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</w:p>
          <w:p w14:paraId="0BDAFF8A" w14:textId="77777777" w:rsidR="007C3B1C" w:rsidRPr="007410B7" w:rsidRDefault="007C3B1C" w:rsidP="007C3B1C">
            <w:pPr>
              <w:jc w:val="center"/>
              <w:rPr>
                <w:rFonts w:ascii="Trebuchet MS" w:hAnsi="Trebuchet MS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Corps d’état</w:t>
            </w:r>
          </w:p>
        </w:tc>
        <w:tc>
          <w:tcPr>
            <w:tcW w:w="1701" w:type="dxa"/>
          </w:tcPr>
          <w:p w14:paraId="6B89FAB7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sz w:val="16"/>
              </w:rPr>
            </w:pPr>
          </w:p>
          <w:p w14:paraId="2764376B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7410B7">
              <w:rPr>
                <w:rFonts w:ascii="Trebuchet MS" w:hAnsi="Trebuchet MS"/>
                <w:b/>
                <w:sz w:val="16"/>
                <w:szCs w:val="16"/>
              </w:rPr>
              <w:t xml:space="preserve">Durée prévisionnelle </w:t>
            </w:r>
          </w:p>
          <w:p w14:paraId="4AAEBDF1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7410B7">
              <w:rPr>
                <w:rFonts w:ascii="Trebuchet MS" w:hAnsi="Trebuchet MS"/>
                <w:b/>
                <w:sz w:val="16"/>
                <w:szCs w:val="16"/>
              </w:rPr>
              <w:t>du ou des contrats</w:t>
            </w:r>
          </w:p>
        </w:tc>
        <w:tc>
          <w:tcPr>
            <w:tcW w:w="1984" w:type="dxa"/>
          </w:tcPr>
          <w:p w14:paraId="2CB997A0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</w:p>
          <w:p w14:paraId="66FA9D21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Volume horaire total réservé à l’insertion</w:t>
            </w:r>
          </w:p>
          <w:p w14:paraId="376AEA2F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(à compléter)</w:t>
            </w:r>
          </w:p>
        </w:tc>
        <w:tc>
          <w:tcPr>
            <w:tcW w:w="1522" w:type="dxa"/>
          </w:tcPr>
          <w:p w14:paraId="1BA6D5D5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</w:p>
          <w:p w14:paraId="6A660E2A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Volume global prévisionnel en heures travaillées pour la totalité du chantier</w:t>
            </w:r>
          </w:p>
        </w:tc>
        <w:tc>
          <w:tcPr>
            <w:tcW w:w="1238" w:type="dxa"/>
          </w:tcPr>
          <w:p w14:paraId="683A4D87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sz w:val="16"/>
              </w:rPr>
            </w:pPr>
          </w:p>
          <w:p w14:paraId="1FBD1FF1" w14:textId="77777777" w:rsidR="007C3B1C" w:rsidRPr="007410B7" w:rsidRDefault="007C3B1C" w:rsidP="004176AC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7410B7">
              <w:rPr>
                <w:rFonts w:ascii="Trebuchet MS" w:hAnsi="Trebuchet MS"/>
                <w:b/>
                <w:sz w:val="16"/>
              </w:rPr>
              <w:t>% heures travaillées insertion par rapport au volume global</w:t>
            </w:r>
          </w:p>
        </w:tc>
      </w:tr>
      <w:tr w:rsidR="007C3B1C" w:rsidRPr="007410B7" w14:paraId="08AD84D6" w14:textId="77777777" w:rsidTr="004176AC">
        <w:trPr>
          <w:trHeight w:val="520"/>
          <w:jc w:val="center"/>
        </w:trPr>
        <w:tc>
          <w:tcPr>
            <w:tcW w:w="1486" w:type="dxa"/>
          </w:tcPr>
          <w:p w14:paraId="6A6BFCF7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76" w:type="dxa"/>
          </w:tcPr>
          <w:p w14:paraId="4BD491E1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701" w:type="dxa"/>
          </w:tcPr>
          <w:p w14:paraId="34ED5222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984" w:type="dxa"/>
          </w:tcPr>
          <w:p w14:paraId="0F74C3B0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522" w:type="dxa"/>
          </w:tcPr>
          <w:p w14:paraId="0D83E88B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38" w:type="dxa"/>
          </w:tcPr>
          <w:p w14:paraId="187CD96A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</w:tr>
      <w:tr w:rsidR="007C3B1C" w:rsidRPr="007410B7" w14:paraId="164DC28D" w14:textId="77777777" w:rsidTr="004176AC">
        <w:trPr>
          <w:trHeight w:val="520"/>
          <w:jc w:val="center"/>
        </w:trPr>
        <w:tc>
          <w:tcPr>
            <w:tcW w:w="1486" w:type="dxa"/>
          </w:tcPr>
          <w:p w14:paraId="03CDCA9B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76" w:type="dxa"/>
          </w:tcPr>
          <w:p w14:paraId="08E24D04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701" w:type="dxa"/>
          </w:tcPr>
          <w:p w14:paraId="6CB14879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984" w:type="dxa"/>
          </w:tcPr>
          <w:p w14:paraId="683648BC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522" w:type="dxa"/>
          </w:tcPr>
          <w:p w14:paraId="05913B07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38" w:type="dxa"/>
          </w:tcPr>
          <w:p w14:paraId="2F923025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</w:tr>
      <w:tr w:rsidR="007C3B1C" w:rsidRPr="007410B7" w14:paraId="11D5058A" w14:textId="77777777" w:rsidTr="004176AC">
        <w:trPr>
          <w:trHeight w:val="580"/>
          <w:jc w:val="center"/>
        </w:trPr>
        <w:tc>
          <w:tcPr>
            <w:tcW w:w="1486" w:type="dxa"/>
          </w:tcPr>
          <w:p w14:paraId="402D5D29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76" w:type="dxa"/>
          </w:tcPr>
          <w:p w14:paraId="275BC1BE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701" w:type="dxa"/>
          </w:tcPr>
          <w:p w14:paraId="06245352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984" w:type="dxa"/>
          </w:tcPr>
          <w:p w14:paraId="3A9D143B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522" w:type="dxa"/>
          </w:tcPr>
          <w:p w14:paraId="371DF20D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38" w:type="dxa"/>
          </w:tcPr>
          <w:p w14:paraId="12DBB5AA" w14:textId="77777777" w:rsidR="007C3B1C" w:rsidRPr="007410B7" w:rsidRDefault="007C3B1C" w:rsidP="004176AC">
            <w:pPr>
              <w:jc w:val="both"/>
              <w:rPr>
                <w:rFonts w:ascii="Trebuchet MS" w:hAnsi="Trebuchet MS"/>
              </w:rPr>
            </w:pPr>
          </w:p>
        </w:tc>
      </w:tr>
    </w:tbl>
    <w:p w14:paraId="34423D40" w14:textId="77777777" w:rsidR="007C3B1C" w:rsidRPr="007410B7" w:rsidRDefault="007C3B1C" w:rsidP="007C3B1C">
      <w:pPr>
        <w:jc w:val="both"/>
        <w:rPr>
          <w:rFonts w:ascii="Trebuchet MS" w:hAnsi="Trebuchet MS"/>
        </w:rPr>
      </w:pPr>
    </w:p>
    <w:p w14:paraId="6C3489FA" w14:textId="77777777" w:rsidR="007C3B1C" w:rsidRPr="007410B7" w:rsidRDefault="007C3B1C" w:rsidP="007C3B1C">
      <w:pPr>
        <w:jc w:val="both"/>
        <w:rPr>
          <w:rFonts w:ascii="Trebuchet MS" w:hAnsi="Trebuchet MS"/>
        </w:rPr>
      </w:pPr>
    </w:p>
    <w:p w14:paraId="369E31D5" w14:textId="77777777" w:rsidR="007C3B1C" w:rsidRPr="007410B7" w:rsidRDefault="007C3B1C" w:rsidP="007C3B1C">
      <w:pPr>
        <w:jc w:val="both"/>
        <w:rPr>
          <w:rFonts w:ascii="Trebuchet MS" w:hAnsi="Trebuchet MS"/>
        </w:rPr>
      </w:pPr>
    </w:p>
    <w:p w14:paraId="6DEA9583" w14:textId="77777777" w:rsidR="007C3B1C" w:rsidRPr="007410B7" w:rsidRDefault="007C3B1C" w:rsidP="007C3B1C">
      <w:pPr>
        <w:jc w:val="both"/>
        <w:rPr>
          <w:rFonts w:ascii="Trebuchet MS" w:hAnsi="Trebuchet MS"/>
        </w:rPr>
      </w:pPr>
      <w:r w:rsidRPr="007410B7">
        <w:rPr>
          <w:rFonts w:ascii="Trebuchet MS" w:hAnsi="Trebuchet MS"/>
        </w:rPr>
        <w:t>Fait à</w:t>
      </w:r>
      <w:r w:rsidR="00A807E0">
        <w:rPr>
          <w:rFonts w:ascii="Trebuchet MS" w:hAnsi="Trebuchet MS"/>
        </w:rPr>
        <w:t xml:space="preserve"> </w:t>
      </w:r>
      <w:r w:rsidRPr="007410B7">
        <w:rPr>
          <w:rFonts w:ascii="Trebuchet MS" w:hAnsi="Trebuchet MS"/>
        </w:rPr>
        <w:t>……………………………</w:t>
      </w:r>
      <w:r w:rsidR="00A807E0">
        <w:rPr>
          <w:rFonts w:ascii="Trebuchet MS" w:hAnsi="Trebuchet MS"/>
        </w:rPr>
        <w:t xml:space="preserve"> </w:t>
      </w:r>
      <w:r w:rsidRPr="007410B7">
        <w:rPr>
          <w:rFonts w:ascii="Trebuchet MS" w:hAnsi="Trebuchet MS"/>
        </w:rPr>
        <w:t>le</w:t>
      </w:r>
      <w:r w:rsidR="00A807E0">
        <w:rPr>
          <w:rFonts w:ascii="Trebuchet MS" w:hAnsi="Trebuchet MS"/>
        </w:rPr>
        <w:t xml:space="preserve"> ………………………</w:t>
      </w:r>
    </w:p>
    <w:p w14:paraId="5B76BA53" w14:textId="77777777" w:rsidR="007C3B1C" w:rsidRPr="007410B7" w:rsidRDefault="007C3B1C" w:rsidP="007C3B1C">
      <w:pPr>
        <w:jc w:val="both"/>
        <w:rPr>
          <w:rFonts w:ascii="Trebuchet MS" w:hAnsi="Trebuchet MS"/>
        </w:rPr>
      </w:pPr>
    </w:p>
    <w:p w14:paraId="74D6E62E" w14:textId="77777777" w:rsidR="007C3B1C" w:rsidRPr="007410B7" w:rsidRDefault="007C3B1C" w:rsidP="007C3B1C">
      <w:pPr>
        <w:jc w:val="both"/>
        <w:rPr>
          <w:rFonts w:ascii="Trebuchet MS" w:hAnsi="Trebuchet MS"/>
        </w:rPr>
      </w:pPr>
      <w:r w:rsidRPr="007410B7">
        <w:rPr>
          <w:rFonts w:ascii="Trebuchet MS" w:hAnsi="Trebuchet MS"/>
        </w:rPr>
        <w:t>Cachet et signature de l’entreprise</w:t>
      </w:r>
    </w:p>
    <w:p w14:paraId="73495F5B" w14:textId="77777777" w:rsidR="00FA7C22" w:rsidRPr="00FA7C22" w:rsidRDefault="00FA7C22" w:rsidP="007C3B1C">
      <w:pPr>
        <w:tabs>
          <w:tab w:val="left" w:pos="3686"/>
          <w:tab w:val="left" w:pos="5954"/>
        </w:tabs>
      </w:pPr>
    </w:p>
    <w:sectPr w:rsidR="00FA7C22" w:rsidRPr="00FA7C22" w:rsidSect="006716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8" w:code="9"/>
      <w:pgMar w:top="1270" w:right="1132" w:bottom="1270" w:left="993" w:header="79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CB7BD" w14:textId="77777777" w:rsidR="008A3F49" w:rsidRDefault="008A3F49">
      <w:r>
        <w:separator/>
      </w:r>
    </w:p>
  </w:endnote>
  <w:endnote w:type="continuationSeparator" w:id="0">
    <w:p w14:paraId="2699E74B" w14:textId="77777777" w:rsidR="008A3F49" w:rsidRDefault="008A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WP Typ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4F02" w14:textId="77777777" w:rsidR="00BA1B2F" w:rsidRDefault="00BA1B2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4F26B" w14:textId="77777777" w:rsidR="00BA1B2F" w:rsidRPr="00BA1B2F" w:rsidRDefault="00BA1B2F">
    <w:pPr>
      <w:pStyle w:val="Pieddepage"/>
      <w:rPr>
        <w:rFonts w:ascii="Trebuchet MS" w:hAnsi="Trebuchet MS"/>
        <w:sz w:val="18"/>
        <w:szCs w:val="18"/>
      </w:rPr>
    </w:pPr>
    <w:r w:rsidRPr="00BA1B2F">
      <w:rPr>
        <w:rFonts w:ascii="Trebuchet MS" w:hAnsi="Trebuchet MS"/>
        <w:sz w:val="18"/>
        <w:szCs w:val="18"/>
      </w:rPr>
      <w:t>Octobre 2014 - S02-08-39-DT-41-03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FD01" w14:textId="77777777" w:rsidR="00BA1B2F" w:rsidRDefault="00BA1B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C0E95" w14:textId="77777777" w:rsidR="008A3F49" w:rsidRDefault="008A3F49">
      <w:r>
        <w:separator/>
      </w:r>
    </w:p>
  </w:footnote>
  <w:footnote w:type="continuationSeparator" w:id="0">
    <w:p w14:paraId="270338E7" w14:textId="77777777" w:rsidR="008A3F49" w:rsidRDefault="008A3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E72F" w14:textId="77777777" w:rsidR="00BA1B2F" w:rsidRDefault="00BA1B2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9D71" w14:textId="77777777" w:rsidR="00BA1B2F" w:rsidRDefault="00BA1B2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2869" w14:textId="77777777" w:rsidR="00BA1B2F" w:rsidRDefault="00BA1B2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0D2BD4E"/>
    <w:lvl w:ilvl="0">
      <w:numFmt w:val="decimal"/>
      <w:lvlText w:val="*"/>
      <w:lvlJc w:val="left"/>
    </w:lvl>
  </w:abstractNum>
  <w:abstractNum w:abstractNumId="1" w15:restartNumberingAfterBreak="0">
    <w:nsid w:val="021804D7"/>
    <w:multiLevelType w:val="hybridMultilevel"/>
    <w:tmpl w:val="AC9ED88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A7D81"/>
    <w:multiLevelType w:val="multilevel"/>
    <w:tmpl w:val="3DE600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90E0014"/>
    <w:multiLevelType w:val="multilevel"/>
    <w:tmpl w:val="BCC43528"/>
    <w:lvl w:ilvl="0">
      <w:start w:val="1"/>
      <w:numFmt w:val="upperRoman"/>
      <w:lvlText w:val="Article %1."/>
      <w:lvlJc w:val="left"/>
      <w:pPr>
        <w:tabs>
          <w:tab w:val="num" w:pos="3062"/>
        </w:tabs>
        <w:ind w:left="3062" w:hanging="2495"/>
      </w:p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0A74288D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5" w15:restartNumberingAfterBreak="0">
    <w:nsid w:val="0D907660"/>
    <w:multiLevelType w:val="hybridMultilevel"/>
    <w:tmpl w:val="05EA31EE"/>
    <w:lvl w:ilvl="0" w:tplc="42FAD6DC">
      <w:start w:val="1"/>
      <w:numFmt w:val="bullet"/>
      <w:lvlText w:val=""/>
      <w:lvlJc w:val="left"/>
      <w:pPr>
        <w:tabs>
          <w:tab w:val="num" w:pos="701"/>
        </w:tabs>
        <w:ind w:left="360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552C0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7" w15:restartNumberingAfterBreak="0">
    <w:nsid w:val="190761F5"/>
    <w:multiLevelType w:val="singleLevel"/>
    <w:tmpl w:val="1DE68AF4"/>
    <w:lvl w:ilvl="0">
      <w:numFmt w:val="none"/>
      <w:lvlText w:val="ƒ"/>
      <w:lvlJc w:val="left"/>
      <w:pPr>
        <w:tabs>
          <w:tab w:val="num" w:pos="2402"/>
        </w:tabs>
        <w:ind w:left="2402" w:hanging="417"/>
      </w:pPr>
      <w:rPr>
        <w:rFonts w:ascii="LotusWP Type" w:hAnsi="LotusWP Type" w:hint="default"/>
        <w:sz w:val="24"/>
      </w:rPr>
    </w:lvl>
  </w:abstractNum>
  <w:abstractNum w:abstractNumId="8" w15:restartNumberingAfterBreak="0">
    <w:nsid w:val="1DCA1219"/>
    <w:multiLevelType w:val="multilevel"/>
    <w:tmpl w:val="C504BE3A"/>
    <w:lvl w:ilvl="0">
      <w:start w:val="1"/>
      <w:numFmt w:val="upperRoman"/>
      <w:suff w:val="space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1EB11BA0"/>
    <w:multiLevelType w:val="singleLevel"/>
    <w:tmpl w:val="8FDA24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1FE5856"/>
    <w:multiLevelType w:val="singleLevel"/>
    <w:tmpl w:val="C9F430A6"/>
    <w:lvl w:ilvl="0">
      <w:numFmt w:val="none"/>
      <w:lvlText w:val="ƒ"/>
      <w:lvlJc w:val="left"/>
      <w:pPr>
        <w:tabs>
          <w:tab w:val="num" w:pos="757"/>
        </w:tabs>
        <w:ind w:left="737" w:hanging="340"/>
      </w:pPr>
      <w:rPr>
        <w:rFonts w:ascii="LotusWP Type" w:hAnsi="LotusWP Type" w:hint="default"/>
        <w:sz w:val="24"/>
      </w:rPr>
    </w:lvl>
  </w:abstractNum>
  <w:abstractNum w:abstractNumId="11" w15:restartNumberingAfterBreak="0">
    <w:nsid w:val="23233239"/>
    <w:multiLevelType w:val="singleLevel"/>
    <w:tmpl w:val="FA6CCE8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 w15:restartNumberingAfterBreak="0">
    <w:nsid w:val="25EF6C3A"/>
    <w:multiLevelType w:val="hybridMultilevel"/>
    <w:tmpl w:val="B39E2D7A"/>
    <w:lvl w:ilvl="0" w:tplc="BEFAEC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C58D6"/>
    <w:multiLevelType w:val="hybridMultilevel"/>
    <w:tmpl w:val="887A4A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5E574B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 w15:restartNumberingAfterBreak="0">
    <w:nsid w:val="2EC872BC"/>
    <w:multiLevelType w:val="multilevel"/>
    <w:tmpl w:val="D622847A"/>
    <w:lvl w:ilvl="0">
      <w:start w:val="1"/>
      <w:numFmt w:val="decimal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1D615FF"/>
    <w:multiLevelType w:val="hybridMultilevel"/>
    <w:tmpl w:val="27589FAA"/>
    <w:lvl w:ilvl="0" w:tplc="1550E7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676717"/>
    <w:multiLevelType w:val="multilevel"/>
    <w:tmpl w:val="BE9E6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36AB7043"/>
    <w:multiLevelType w:val="hybridMultilevel"/>
    <w:tmpl w:val="293075A6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A59AC"/>
    <w:multiLevelType w:val="hybridMultilevel"/>
    <w:tmpl w:val="25F4457C"/>
    <w:lvl w:ilvl="0" w:tplc="BF9C40C4">
      <w:start w:val="15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i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36313"/>
    <w:multiLevelType w:val="multilevel"/>
    <w:tmpl w:val="4754CC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Puce3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D8C6FEA"/>
    <w:multiLevelType w:val="multilevel"/>
    <w:tmpl w:val="C9F44E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D6023B"/>
    <w:multiLevelType w:val="singleLevel"/>
    <w:tmpl w:val="82FC84C8"/>
    <w:lvl w:ilvl="0">
      <w:numFmt w:val="none"/>
      <w:lvlText w:val="ƒ"/>
      <w:lvlJc w:val="left"/>
      <w:pPr>
        <w:tabs>
          <w:tab w:val="num" w:pos="2402"/>
        </w:tabs>
        <w:ind w:left="2402" w:hanging="417"/>
      </w:pPr>
      <w:rPr>
        <w:rFonts w:ascii="LotusWP Type" w:hAnsi="LotusWP Type" w:hint="default"/>
        <w:sz w:val="24"/>
      </w:rPr>
    </w:lvl>
  </w:abstractNum>
  <w:abstractNum w:abstractNumId="23" w15:restartNumberingAfterBreak="0">
    <w:nsid w:val="445F3707"/>
    <w:multiLevelType w:val="hybridMultilevel"/>
    <w:tmpl w:val="695A099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E6597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B42A9"/>
    <w:multiLevelType w:val="singleLevel"/>
    <w:tmpl w:val="6A5CE49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4284859"/>
    <w:multiLevelType w:val="multilevel"/>
    <w:tmpl w:val="AF18D800"/>
    <w:lvl w:ilvl="0">
      <w:start w:val="1"/>
      <w:numFmt w:val="decimal"/>
      <w:pStyle w:val="ARTICLE"/>
      <w:suff w:val="space"/>
      <w:lvlText w:val="ARTICLE %1 - "/>
      <w:lvlJc w:val="left"/>
      <w:pPr>
        <w:ind w:left="0" w:firstLine="0"/>
      </w:pPr>
      <w:rPr>
        <w:rFonts w:ascii="Trebuchet MS" w:hAnsi="Trebuchet MS" w:hint="default"/>
      </w:rPr>
    </w:lvl>
    <w:lvl w:ilvl="1">
      <w:start w:val="1"/>
      <w:numFmt w:val="decimal"/>
      <w:lvlText w:val="ARTICLE %1 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542C7629"/>
    <w:multiLevelType w:val="multilevel"/>
    <w:tmpl w:val="711486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 w15:restartNumberingAfterBreak="0">
    <w:nsid w:val="56960F1F"/>
    <w:multiLevelType w:val="hybridMultilevel"/>
    <w:tmpl w:val="9D02FF92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80D0E"/>
    <w:multiLevelType w:val="singleLevel"/>
    <w:tmpl w:val="0C98A570"/>
    <w:lvl w:ilvl="0">
      <w:start w:val="1"/>
      <w:numFmt w:val="decimal"/>
      <w:lvlText w:val="%1)"/>
      <w:lvlJc w:val="left"/>
      <w:pPr>
        <w:tabs>
          <w:tab w:val="num" w:pos="932"/>
        </w:tabs>
        <w:ind w:left="932" w:hanging="360"/>
      </w:pPr>
      <w:rPr>
        <w:rFonts w:hint="default"/>
      </w:rPr>
    </w:lvl>
  </w:abstractNum>
  <w:abstractNum w:abstractNumId="30" w15:restartNumberingAfterBreak="0">
    <w:nsid w:val="5B76136D"/>
    <w:multiLevelType w:val="multilevel"/>
    <w:tmpl w:val="5DA4D9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5DE14454"/>
    <w:multiLevelType w:val="hybridMultilevel"/>
    <w:tmpl w:val="EC7CE5E0"/>
    <w:lvl w:ilvl="0" w:tplc="61BCF01A">
      <w:start w:val="1"/>
      <w:numFmt w:val="bullet"/>
      <w:lvlText w:val="-"/>
      <w:lvlJc w:val="left"/>
      <w:pPr>
        <w:tabs>
          <w:tab w:val="num" w:pos="1381"/>
        </w:tabs>
        <w:ind w:left="1304" w:hanging="283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C2C5C"/>
    <w:multiLevelType w:val="multilevel"/>
    <w:tmpl w:val="711486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3" w15:restartNumberingAfterBreak="0">
    <w:nsid w:val="67F14D58"/>
    <w:multiLevelType w:val="singleLevel"/>
    <w:tmpl w:val="21C624FA"/>
    <w:lvl w:ilvl="0">
      <w:start w:val="1"/>
      <w:numFmt w:val="bullet"/>
      <w:pStyle w:val="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C8B56C1"/>
    <w:multiLevelType w:val="singleLevel"/>
    <w:tmpl w:val="79A41458"/>
    <w:lvl w:ilvl="0">
      <w:start w:val="1"/>
      <w:numFmt w:val="decimal"/>
      <w:pStyle w:val="LISTE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6DFC2A2B"/>
    <w:multiLevelType w:val="singleLevel"/>
    <w:tmpl w:val="273204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1E403AA"/>
    <w:multiLevelType w:val="multilevel"/>
    <w:tmpl w:val="2BB8B24A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7" w15:restartNumberingAfterBreak="0">
    <w:nsid w:val="721C710D"/>
    <w:multiLevelType w:val="hybridMultilevel"/>
    <w:tmpl w:val="972A9862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93AB0"/>
    <w:multiLevelType w:val="multilevel"/>
    <w:tmpl w:val="BE9E6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9" w15:restartNumberingAfterBreak="0">
    <w:nsid w:val="76EC7C53"/>
    <w:multiLevelType w:val="singleLevel"/>
    <w:tmpl w:val="8FDA24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A001F50"/>
    <w:multiLevelType w:val="hybridMultilevel"/>
    <w:tmpl w:val="C9F44EB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DF13EB"/>
    <w:multiLevelType w:val="hybridMultilevel"/>
    <w:tmpl w:val="BB227B10"/>
    <w:lvl w:ilvl="0" w:tplc="006EEE64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4616017">
    <w:abstractNumId w:val="3"/>
  </w:num>
  <w:num w:numId="2" w16cid:durableId="1275210300">
    <w:abstractNumId w:val="11"/>
  </w:num>
  <w:num w:numId="3" w16cid:durableId="757604932">
    <w:abstractNumId w:val="3"/>
  </w:num>
  <w:num w:numId="4" w16cid:durableId="850416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5865568">
    <w:abstractNumId w:val="26"/>
  </w:num>
  <w:num w:numId="6" w16cid:durableId="890773006">
    <w:abstractNumId w:val="26"/>
  </w:num>
  <w:num w:numId="7" w16cid:durableId="1557424590">
    <w:abstractNumId w:val="26"/>
  </w:num>
  <w:num w:numId="8" w16cid:durableId="1510945572">
    <w:abstractNumId w:val="20"/>
  </w:num>
  <w:num w:numId="9" w16cid:durableId="1050878833">
    <w:abstractNumId w:val="35"/>
  </w:num>
  <w:num w:numId="10" w16cid:durableId="140852806">
    <w:abstractNumId w:val="22"/>
  </w:num>
  <w:num w:numId="11" w16cid:durableId="617219740">
    <w:abstractNumId w:val="25"/>
  </w:num>
  <w:num w:numId="12" w16cid:durableId="685255551">
    <w:abstractNumId w:val="7"/>
  </w:num>
  <w:num w:numId="13" w16cid:durableId="430200066">
    <w:abstractNumId w:val="26"/>
  </w:num>
  <w:num w:numId="14" w16cid:durableId="1157107857">
    <w:abstractNumId w:val="9"/>
  </w:num>
  <w:num w:numId="15" w16cid:durableId="366876154">
    <w:abstractNumId w:val="39"/>
  </w:num>
  <w:num w:numId="16" w16cid:durableId="1572278204">
    <w:abstractNumId w:val="33"/>
  </w:num>
  <w:num w:numId="17" w16cid:durableId="911813129">
    <w:abstractNumId w:val="34"/>
  </w:num>
  <w:num w:numId="18" w16cid:durableId="632298655">
    <w:abstractNumId w:val="10"/>
  </w:num>
  <w:num w:numId="19" w16cid:durableId="2090956592">
    <w:abstractNumId w:val="37"/>
  </w:num>
  <w:num w:numId="20" w16cid:durableId="468938318">
    <w:abstractNumId w:val="28"/>
  </w:num>
  <w:num w:numId="21" w16cid:durableId="648246352">
    <w:abstractNumId w:val="13"/>
  </w:num>
  <w:num w:numId="22" w16cid:durableId="18743664">
    <w:abstractNumId w:val="18"/>
  </w:num>
  <w:num w:numId="23" w16cid:durableId="1042444478">
    <w:abstractNumId w:val="41"/>
  </w:num>
  <w:num w:numId="24" w16cid:durableId="1412463702">
    <w:abstractNumId w:val="8"/>
  </w:num>
  <w:num w:numId="25" w16cid:durableId="1439910020">
    <w:abstractNumId w:val="15"/>
  </w:num>
  <w:num w:numId="26" w16cid:durableId="426855403">
    <w:abstractNumId w:val="2"/>
  </w:num>
  <w:num w:numId="27" w16cid:durableId="347102899">
    <w:abstractNumId w:val="4"/>
  </w:num>
  <w:num w:numId="28" w16cid:durableId="626932708">
    <w:abstractNumId w:val="27"/>
  </w:num>
  <w:num w:numId="29" w16cid:durableId="836337649">
    <w:abstractNumId w:val="32"/>
  </w:num>
  <w:num w:numId="30" w16cid:durableId="693502352">
    <w:abstractNumId w:val="17"/>
  </w:num>
  <w:num w:numId="31" w16cid:durableId="1512522613">
    <w:abstractNumId w:val="38"/>
  </w:num>
  <w:num w:numId="32" w16cid:durableId="1376589207">
    <w:abstractNumId w:val="30"/>
  </w:num>
  <w:num w:numId="33" w16cid:durableId="175537293">
    <w:abstractNumId w:val="36"/>
  </w:num>
  <w:num w:numId="34" w16cid:durableId="2008558316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1494" w:hanging="360"/>
        </w:pPr>
      </w:lvl>
    </w:lvlOverride>
  </w:num>
  <w:num w:numId="35" w16cid:durableId="668099830">
    <w:abstractNumId w:val="24"/>
  </w:num>
  <w:num w:numId="36" w16cid:durableId="428162417">
    <w:abstractNumId w:val="14"/>
  </w:num>
  <w:num w:numId="37" w16cid:durableId="800612492">
    <w:abstractNumId w:val="6"/>
  </w:num>
  <w:num w:numId="38" w16cid:durableId="1870489255">
    <w:abstractNumId w:val="5"/>
  </w:num>
  <w:num w:numId="39" w16cid:durableId="1556743308">
    <w:abstractNumId w:val="19"/>
  </w:num>
  <w:num w:numId="40" w16cid:durableId="1218779150">
    <w:abstractNumId w:val="40"/>
  </w:num>
  <w:num w:numId="41" w16cid:durableId="718285447">
    <w:abstractNumId w:val="29"/>
  </w:num>
  <w:num w:numId="42" w16cid:durableId="1828397113">
    <w:abstractNumId w:val="31"/>
  </w:num>
  <w:num w:numId="43" w16cid:durableId="627470071">
    <w:abstractNumId w:val="12"/>
  </w:num>
  <w:num w:numId="44" w16cid:durableId="1117332500">
    <w:abstractNumId w:val="16"/>
  </w:num>
  <w:num w:numId="45" w16cid:durableId="726494567">
    <w:abstractNumId w:val="1"/>
  </w:num>
  <w:num w:numId="46" w16cid:durableId="911891619">
    <w:abstractNumId w:val="21"/>
  </w:num>
  <w:num w:numId="47" w16cid:durableId="192919519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fr-FR" w:vendorID="9" w:dllVersion="512" w:checkStyle="1"/>
  <w:activeWritingStyle w:appName="MSWord" w:lang="nl-BE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90"/>
    <w:rsid w:val="00001680"/>
    <w:rsid w:val="00001D68"/>
    <w:rsid w:val="000037B0"/>
    <w:rsid w:val="00003B2E"/>
    <w:rsid w:val="00005791"/>
    <w:rsid w:val="0000727F"/>
    <w:rsid w:val="00025BE2"/>
    <w:rsid w:val="0002650D"/>
    <w:rsid w:val="00032D98"/>
    <w:rsid w:val="00032FBE"/>
    <w:rsid w:val="000332DF"/>
    <w:rsid w:val="00037E6C"/>
    <w:rsid w:val="00047530"/>
    <w:rsid w:val="00047A1C"/>
    <w:rsid w:val="00056489"/>
    <w:rsid w:val="00060577"/>
    <w:rsid w:val="00066628"/>
    <w:rsid w:val="00077898"/>
    <w:rsid w:val="0008195A"/>
    <w:rsid w:val="0008656F"/>
    <w:rsid w:val="00091B4E"/>
    <w:rsid w:val="00094F1B"/>
    <w:rsid w:val="000A12B4"/>
    <w:rsid w:val="000A67BF"/>
    <w:rsid w:val="000A7363"/>
    <w:rsid w:val="000B5A99"/>
    <w:rsid w:val="000C2CE6"/>
    <w:rsid w:val="000C6B3B"/>
    <w:rsid w:val="000D015E"/>
    <w:rsid w:val="000D2538"/>
    <w:rsid w:val="000D6913"/>
    <w:rsid w:val="000F6FEC"/>
    <w:rsid w:val="001037AA"/>
    <w:rsid w:val="00103BE9"/>
    <w:rsid w:val="00112AA9"/>
    <w:rsid w:val="00114684"/>
    <w:rsid w:val="001233C5"/>
    <w:rsid w:val="00127541"/>
    <w:rsid w:val="00143313"/>
    <w:rsid w:val="00152380"/>
    <w:rsid w:val="001531CA"/>
    <w:rsid w:val="00161C6F"/>
    <w:rsid w:val="001671AA"/>
    <w:rsid w:val="001727D3"/>
    <w:rsid w:val="00180E4F"/>
    <w:rsid w:val="00181010"/>
    <w:rsid w:val="00184316"/>
    <w:rsid w:val="001A7651"/>
    <w:rsid w:val="001B3E95"/>
    <w:rsid w:val="001C27A3"/>
    <w:rsid w:val="001C3A5D"/>
    <w:rsid w:val="001C40CC"/>
    <w:rsid w:val="001D3D04"/>
    <w:rsid w:val="001D47F5"/>
    <w:rsid w:val="001D507D"/>
    <w:rsid w:val="001D5B2F"/>
    <w:rsid w:val="001D7630"/>
    <w:rsid w:val="001E058B"/>
    <w:rsid w:val="001E73CC"/>
    <w:rsid w:val="001F217C"/>
    <w:rsid w:val="001F3B2D"/>
    <w:rsid w:val="0020143C"/>
    <w:rsid w:val="00203C6F"/>
    <w:rsid w:val="002056DA"/>
    <w:rsid w:val="00212323"/>
    <w:rsid w:val="00212DEE"/>
    <w:rsid w:val="00213D25"/>
    <w:rsid w:val="00214CC6"/>
    <w:rsid w:val="00217522"/>
    <w:rsid w:val="00217D52"/>
    <w:rsid w:val="0022363D"/>
    <w:rsid w:val="00224944"/>
    <w:rsid w:val="0022557B"/>
    <w:rsid w:val="00226006"/>
    <w:rsid w:val="00234B9C"/>
    <w:rsid w:val="00237A73"/>
    <w:rsid w:val="002415C3"/>
    <w:rsid w:val="00245575"/>
    <w:rsid w:val="002463F9"/>
    <w:rsid w:val="0024751E"/>
    <w:rsid w:val="0025129B"/>
    <w:rsid w:val="0025263D"/>
    <w:rsid w:val="002535F9"/>
    <w:rsid w:val="00254D5B"/>
    <w:rsid w:val="0027456E"/>
    <w:rsid w:val="002774B9"/>
    <w:rsid w:val="002863F0"/>
    <w:rsid w:val="0028759D"/>
    <w:rsid w:val="00295E73"/>
    <w:rsid w:val="002A00AF"/>
    <w:rsid w:val="002A651F"/>
    <w:rsid w:val="002A6A61"/>
    <w:rsid w:val="002C1999"/>
    <w:rsid w:val="002C1AFC"/>
    <w:rsid w:val="002C3E8B"/>
    <w:rsid w:val="002C442A"/>
    <w:rsid w:val="002D41E3"/>
    <w:rsid w:val="002E79CA"/>
    <w:rsid w:val="002F0F35"/>
    <w:rsid w:val="002F3293"/>
    <w:rsid w:val="00301480"/>
    <w:rsid w:val="00302673"/>
    <w:rsid w:val="003053BE"/>
    <w:rsid w:val="00310745"/>
    <w:rsid w:val="00314CAB"/>
    <w:rsid w:val="00324F18"/>
    <w:rsid w:val="00337B33"/>
    <w:rsid w:val="00345A81"/>
    <w:rsid w:val="00346C28"/>
    <w:rsid w:val="003537C0"/>
    <w:rsid w:val="003559B8"/>
    <w:rsid w:val="003559C5"/>
    <w:rsid w:val="00356F96"/>
    <w:rsid w:val="00364218"/>
    <w:rsid w:val="00385424"/>
    <w:rsid w:val="00390AEC"/>
    <w:rsid w:val="00396E7B"/>
    <w:rsid w:val="003A16E8"/>
    <w:rsid w:val="003A226A"/>
    <w:rsid w:val="003A30AB"/>
    <w:rsid w:val="003B0FEB"/>
    <w:rsid w:val="003B1F52"/>
    <w:rsid w:val="003B4D15"/>
    <w:rsid w:val="003B61E9"/>
    <w:rsid w:val="003C6A92"/>
    <w:rsid w:val="003C7237"/>
    <w:rsid w:val="003C7411"/>
    <w:rsid w:val="003D22B7"/>
    <w:rsid w:val="003D31F6"/>
    <w:rsid w:val="003D563A"/>
    <w:rsid w:val="003E7B28"/>
    <w:rsid w:val="003F534C"/>
    <w:rsid w:val="003F573C"/>
    <w:rsid w:val="00401317"/>
    <w:rsid w:val="00403157"/>
    <w:rsid w:val="00405AD1"/>
    <w:rsid w:val="004125A6"/>
    <w:rsid w:val="004144BA"/>
    <w:rsid w:val="004176AC"/>
    <w:rsid w:val="00422B6B"/>
    <w:rsid w:val="0042769D"/>
    <w:rsid w:val="004338E5"/>
    <w:rsid w:val="00436E0C"/>
    <w:rsid w:val="00442AE8"/>
    <w:rsid w:val="004461F6"/>
    <w:rsid w:val="00451967"/>
    <w:rsid w:val="00452943"/>
    <w:rsid w:val="00455F42"/>
    <w:rsid w:val="004571C5"/>
    <w:rsid w:val="004608DB"/>
    <w:rsid w:val="0046213D"/>
    <w:rsid w:val="00465CEA"/>
    <w:rsid w:val="004748DE"/>
    <w:rsid w:val="00475C15"/>
    <w:rsid w:val="00477454"/>
    <w:rsid w:val="004811F7"/>
    <w:rsid w:val="0048508F"/>
    <w:rsid w:val="00487D67"/>
    <w:rsid w:val="00491EA1"/>
    <w:rsid w:val="00493E15"/>
    <w:rsid w:val="00496B88"/>
    <w:rsid w:val="004A0C25"/>
    <w:rsid w:val="004A54D1"/>
    <w:rsid w:val="004A60CD"/>
    <w:rsid w:val="004A7693"/>
    <w:rsid w:val="004B03C2"/>
    <w:rsid w:val="004B04BF"/>
    <w:rsid w:val="004B6C94"/>
    <w:rsid w:val="004C144E"/>
    <w:rsid w:val="004C2C03"/>
    <w:rsid w:val="004C6CFB"/>
    <w:rsid w:val="004D444B"/>
    <w:rsid w:val="004E0274"/>
    <w:rsid w:val="004E2F5C"/>
    <w:rsid w:val="004F146C"/>
    <w:rsid w:val="004F31E9"/>
    <w:rsid w:val="004F3E5E"/>
    <w:rsid w:val="00504865"/>
    <w:rsid w:val="00504B9E"/>
    <w:rsid w:val="0050645D"/>
    <w:rsid w:val="00506B45"/>
    <w:rsid w:val="00511691"/>
    <w:rsid w:val="005179BD"/>
    <w:rsid w:val="005210C8"/>
    <w:rsid w:val="00523693"/>
    <w:rsid w:val="00524A0F"/>
    <w:rsid w:val="005251B6"/>
    <w:rsid w:val="00535853"/>
    <w:rsid w:val="00541137"/>
    <w:rsid w:val="005434D6"/>
    <w:rsid w:val="005436B9"/>
    <w:rsid w:val="00551E64"/>
    <w:rsid w:val="00552F1C"/>
    <w:rsid w:val="00565B0C"/>
    <w:rsid w:val="005744AC"/>
    <w:rsid w:val="00574D49"/>
    <w:rsid w:val="0058068E"/>
    <w:rsid w:val="0059467C"/>
    <w:rsid w:val="00594A49"/>
    <w:rsid w:val="005A5739"/>
    <w:rsid w:val="005B3CB6"/>
    <w:rsid w:val="005B623C"/>
    <w:rsid w:val="005B7D1D"/>
    <w:rsid w:val="005C0DF6"/>
    <w:rsid w:val="005C1001"/>
    <w:rsid w:val="005C3846"/>
    <w:rsid w:val="005C3A01"/>
    <w:rsid w:val="005C417B"/>
    <w:rsid w:val="005D3442"/>
    <w:rsid w:val="005E0481"/>
    <w:rsid w:val="005E17D5"/>
    <w:rsid w:val="005E5F4E"/>
    <w:rsid w:val="005E654D"/>
    <w:rsid w:val="005F3EC7"/>
    <w:rsid w:val="005F5001"/>
    <w:rsid w:val="005F5130"/>
    <w:rsid w:val="005F5880"/>
    <w:rsid w:val="005F7DBC"/>
    <w:rsid w:val="006022B3"/>
    <w:rsid w:val="006028D3"/>
    <w:rsid w:val="00606B86"/>
    <w:rsid w:val="0061339F"/>
    <w:rsid w:val="00615A78"/>
    <w:rsid w:val="0061731D"/>
    <w:rsid w:val="006177E2"/>
    <w:rsid w:val="00620DF1"/>
    <w:rsid w:val="00621241"/>
    <w:rsid w:val="00625FC9"/>
    <w:rsid w:val="006274D2"/>
    <w:rsid w:val="00631B15"/>
    <w:rsid w:val="00632A23"/>
    <w:rsid w:val="00632D16"/>
    <w:rsid w:val="00632F7C"/>
    <w:rsid w:val="006369EE"/>
    <w:rsid w:val="0064069D"/>
    <w:rsid w:val="006446D1"/>
    <w:rsid w:val="006479A0"/>
    <w:rsid w:val="00647D8C"/>
    <w:rsid w:val="00650AFB"/>
    <w:rsid w:val="00650FB4"/>
    <w:rsid w:val="00651281"/>
    <w:rsid w:val="00654D39"/>
    <w:rsid w:val="00655131"/>
    <w:rsid w:val="0067169F"/>
    <w:rsid w:val="0067229B"/>
    <w:rsid w:val="00676945"/>
    <w:rsid w:val="006817DE"/>
    <w:rsid w:val="00696EA4"/>
    <w:rsid w:val="006A5D08"/>
    <w:rsid w:val="006A6584"/>
    <w:rsid w:val="006B00EE"/>
    <w:rsid w:val="006C42FF"/>
    <w:rsid w:val="006C68B1"/>
    <w:rsid w:val="006D3C16"/>
    <w:rsid w:val="006D732C"/>
    <w:rsid w:val="006E025C"/>
    <w:rsid w:val="006F039C"/>
    <w:rsid w:val="006F1127"/>
    <w:rsid w:val="006F211A"/>
    <w:rsid w:val="006F6680"/>
    <w:rsid w:val="006F774D"/>
    <w:rsid w:val="006F7FC3"/>
    <w:rsid w:val="007036DD"/>
    <w:rsid w:val="00703C37"/>
    <w:rsid w:val="007056EC"/>
    <w:rsid w:val="00706FB5"/>
    <w:rsid w:val="0071018E"/>
    <w:rsid w:val="00717D0F"/>
    <w:rsid w:val="007241B3"/>
    <w:rsid w:val="0072542F"/>
    <w:rsid w:val="007410B7"/>
    <w:rsid w:val="0074282C"/>
    <w:rsid w:val="00743532"/>
    <w:rsid w:val="00744C8F"/>
    <w:rsid w:val="00756C9A"/>
    <w:rsid w:val="0076458E"/>
    <w:rsid w:val="007703D7"/>
    <w:rsid w:val="00773FEB"/>
    <w:rsid w:val="00777557"/>
    <w:rsid w:val="0078222E"/>
    <w:rsid w:val="00786959"/>
    <w:rsid w:val="00791CA8"/>
    <w:rsid w:val="00792E8F"/>
    <w:rsid w:val="007951AC"/>
    <w:rsid w:val="007B17FB"/>
    <w:rsid w:val="007B2E39"/>
    <w:rsid w:val="007B7A53"/>
    <w:rsid w:val="007C3B1C"/>
    <w:rsid w:val="007C52D1"/>
    <w:rsid w:val="007C724D"/>
    <w:rsid w:val="007C753D"/>
    <w:rsid w:val="007E13DD"/>
    <w:rsid w:val="008023BA"/>
    <w:rsid w:val="00804A6B"/>
    <w:rsid w:val="00823757"/>
    <w:rsid w:val="00826553"/>
    <w:rsid w:val="00826FB5"/>
    <w:rsid w:val="00832EAE"/>
    <w:rsid w:val="0083412E"/>
    <w:rsid w:val="00835025"/>
    <w:rsid w:val="0084160A"/>
    <w:rsid w:val="00841875"/>
    <w:rsid w:val="00842146"/>
    <w:rsid w:val="008466D2"/>
    <w:rsid w:val="00850D0D"/>
    <w:rsid w:val="008567B7"/>
    <w:rsid w:val="008569BF"/>
    <w:rsid w:val="00862F58"/>
    <w:rsid w:val="0086546B"/>
    <w:rsid w:val="008700A2"/>
    <w:rsid w:val="0087163B"/>
    <w:rsid w:val="008736E4"/>
    <w:rsid w:val="00875A23"/>
    <w:rsid w:val="0087608F"/>
    <w:rsid w:val="0088292B"/>
    <w:rsid w:val="00890346"/>
    <w:rsid w:val="00895C7C"/>
    <w:rsid w:val="008963BB"/>
    <w:rsid w:val="008A0765"/>
    <w:rsid w:val="008A3F49"/>
    <w:rsid w:val="008A4E7E"/>
    <w:rsid w:val="008B16FE"/>
    <w:rsid w:val="008C00A6"/>
    <w:rsid w:val="008C0A4D"/>
    <w:rsid w:val="008C218E"/>
    <w:rsid w:val="008D3C72"/>
    <w:rsid w:val="008D583E"/>
    <w:rsid w:val="008E0672"/>
    <w:rsid w:val="008E540F"/>
    <w:rsid w:val="008E777B"/>
    <w:rsid w:val="008F6EA1"/>
    <w:rsid w:val="008F74A6"/>
    <w:rsid w:val="0090149A"/>
    <w:rsid w:val="00910DD4"/>
    <w:rsid w:val="0091601E"/>
    <w:rsid w:val="0091761C"/>
    <w:rsid w:val="00927352"/>
    <w:rsid w:val="00931E13"/>
    <w:rsid w:val="00933A71"/>
    <w:rsid w:val="0093552B"/>
    <w:rsid w:val="00940C16"/>
    <w:rsid w:val="009466A1"/>
    <w:rsid w:val="0096118D"/>
    <w:rsid w:val="0096604C"/>
    <w:rsid w:val="0096753A"/>
    <w:rsid w:val="00967F8C"/>
    <w:rsid w:val="009709B4"/>
    <w:rsid w:val="009725CE"/>
    <w:rsid w:val="00973D71"/>
    <w:rsid w:val="009775D1"/>
    <w:rsid w:val="009826F9"/>
    <w:rsid w:val="0099732A"/>
    <w:rsid w:val="009A7ACA"/>
    <w:rsid w:val="009B1006"/>
    <w:rsid w:val="009B1444"/>
    <w:rsid w:val="009C0785"/>
    <w:rsid w:val="009C1DCD"/>
    <w:rsid w:val="009D0615"/>
    <w:rsid w:val="009D4058"/>
    <w:rsid w:val="009D4C01"/>
    <w:rsid w:val="009D4D07"/>
    <w:rsid w:val="009D5546"/>
    <w:rsid w:val="009D6B56"/>
    <w:rsid w:val="009E76FB"/>
    <w:rsid w:val="009F20EF"/>
    <w:rsid w:val="009F48AA"/>
    <w:rsid w:val="009F5E11"/>
    <w:rsid w:val="009F636E"/>
    <w:rsid w:val="00A00EC3"/>
    <w:rsid w:val="00A05E91"/>
    <w:rsid w:val="00A07A87"/>
    <w:rsid w:val="00A21AB3"/>
    <w:rsid w:val="00A22B65"/>
    <w:rsid w:val="00A26916"/>
    <w:rsid w:val="00A27444"/>
    <w:rsid w:val="00A314F3"/>
    <w:rsid w:val="00A31ACF"/>
    <w:rsid w:val="00A3651D"/>
    <w:rsid w:val="00A42941"/>
    <w:rsid w:val="00A4405E"/>
    <w:rsid w:val="00A44566"/>
    <w:rsid w:val="00A469AA"/>
    <w:rsid w:val="00A46E47"/>
    <w:rsid w:val="00A5027C"/>
    <w:rsid w:val="00A57D9C"/>
    <w:rsid w:val="00A57DD3"/>
    <w:rsid w:val="00A60493"/>
    <w:rsid w:val="00A61764"/>
    <w:rsid w:val="00A647EA"/>
    <w:rsid w:val="00A728F8"/>
    <w:rsid w:val="00A72BBF"/>
    <w:rsid w:val="00A73E59"/>
    <w:rsid w:val="00A74105"/>
    <w:rsid w:val="00A7503A"/>
    <w:rsid w:val="00A75998"/>
    <w:rsid w:val="00A77620"/>
    <w:rsid w:val="00A807E0"/>
    <w:rsid w:val="00A84FB9"/>
    <w:rsid w:val="00A95178"/>
    <w:rsid w:val="00A9545F"/>
    <w:rsid w:val="00A95A27"/>
    <w:rsid w:val="00AA35DC"/>
    <w:rsid w:val="00AB4311"/>
    <w:rsid w:val="00AC0CF7"/>
    <w:rsid w:val="00AD14BB"/>
    <w:rsid w:val="00AD1A84"/>
    <w:rsid w:val="00AD2854"/>
    <w:rsid w:val="00AD368B"/>
    <w:rsid w:val="00AD3778"/>
    <w:rsid w:val="00AD49BC"/>
    <w:rsid w:val="00AE070D"/>
    <w:rsid w:val="00AE3ACD"/>
    <w:rsid w:val="00AE77BE"/>
    <w:rsid w:val="00AF439D"/>
    <w:rsid w:val="00AF75CC"/>
    <w:rsid w:val="00B02645"/>
    <w:rsid w:val="00B100FE"/>
    <w:rsid w:val="00B16ED7"/>
    <w:rsid w:val="00B2357B"/>
    <w:rsid w:val="00B237A1"/>
    <w:rsid w:val="00B24078"/>
    <w:rsid w:val="00B245D7"/>
    <w:rsid w:val="00B257E3"/>
    <w:rsid w:val="00B35EF0"/>
    <w:rsid w:val="00B36EDF"/>
    <w:rsid w:val="00B407A1"/>
    <w:rsid w:val="00B4252D"/>
    <w:rsid w:val="00B4307F"/>
    <w:rsid w:val="00B46181"/>
    <w:rsid w:val="00B470AE"/>
    <w:rsid w:val="00B5048E"/>
    <w:rsid w:val="00B5582C"/>
    <w:rsid w:val="00B56A51"/>
    <w:rsid w:val="00B60796"/>
    <w:rsid w:val="00B64266"/>
    <w:rsid w:val="00B70339"/>
    <w:rsid w:val="00B72090"/>
    <w:rsid w:val="00B73AB5"/>
    <w:rsid w:val="00B75109"/>
    <w:rsid w:val="00B76100"/>
    <w:rsid w:val="00B80CC8"/>
    <w:rsid w:val="00BA1B2F"/>
    <w:rsid w:val="00BB348C"/>
    <w:rsid w:val="00BC2399"/>
    <w:rsid w:val="00BC4801"/>
    <w:rsid w:val="00BC4874"/>
    <w:rsid w:val="00BD0915"/>
    <w:rsid w:val="00BD23D5"/>
    <w:rsid w:val="00BD337A"/>
    <w:rsid w:val="00BD44AC"/>
    <w:rsid w:val="00BD7149"/>
    <w:rsid w:val="00BE4A37"/>
    <w:rsid w:val="00BE6788"/>
    <w:rsid w:val="00BF1753"/>
    <w:rsid w:val="00BF1812"/>
    <w:rsid w:val="00BF1CEE"/>
    <w:rsid w:val="00BF22A2"/>
    <w:rsid w:val="00BF4608"/>
    <w:rsid w:val="00BF4CA6"/>
    <w:rsid w:val="00C00978"/>
    <w:rsid w:val="00C01CFB"/>
    <w:rsid w:val="00C03449"/>
    <w:rsid w:val="00C10FC1"/>
    <w:rsid w:val="00C116F8"/>
    <w:rsid w:val="00C128D8"/>
    <w:rsid w:val="00C13FCE"/>
    <w:rsid w:val="00C14257"/>
    <w:rsid w:val="00C16C1D"/>
    <w:rsid w:val="00C17DD1"/>
    <w:rsid w:val="00C22AE1"/>
    <w:rsid w:val="00C35B01"/>
    <w:rsid w:val="00C35F2F"/>
    <w:rsid w:val="00C35F37"/>
    <w:rsid w:val="00C374B3"/>
    <w:rsid w:val="00C376C6"/>
    <w:rsid w:val="00C40502"/>
    <w:rsid w:val="00C50FDB"/>
    <w:rsid w:val="00C5369A"/>
    <w:rsid w:val="00C53E82"/>
    <w:rsid w:val="00C5444B"/>
    <w:rsid w:val="00C62D58"/>
    <w:rsid w:val="00C658F7"/>
    <w:rsid w:val="00C77E76"/>
    <w:rsid w:val="00C8643D"/>
    <w:rsid w:val="00C92BC8"/>
    <w:rsid w:val="00C936E3"/>
    <w:rsid w:val="00C93B7D"/>
    <w:rsid w:val="00C97C57"/>
    <w:rsid w:val="00CA747B"/>
    <w:rsid w:val="00CB253D"/>
    <w:rsid w:val="00CB7404"/>
    <w:rsid w:val="00CD7224"/>
    <w:rsid w:val="00CD7530"/>
    <w:rsid w:val="00CE1E6A"/>
    <w:rsid w:val="00CE4925"/>
    <w:rsid w:val="00D00C97"/>
    <w:rsid w:val="00D01BD3"/>
    <w:rsid w:val="00D042D1"/>
    <w:rsid w:val="00D06819"/>
    <w:rsid w:val="00D06DCD"/>
    <w:rsid w:val="00D211B1"/>
    <w:rsid w:val="00D24035"/>
    <w:rsid w:val="00D254E0"/>
    <w:rsid w:val="00D25B61"/>
    <w:rsid w:val="00D3204B"/>
    <w:rsid w:val="00D32FA5"/>
    <w:rsid w:val="00D4636A"/>
    <w:rsid w:val="00D519A0"/>
    <w:rsid w:val="00D52816"/>
    <w:rsid w:val="00D53AFA"/>
    <w:rsid w:val="00D66481"/>
    <w:rsid w:val="00D775FA"/>
    <w:rsid w:val="00D825A0"/>
    <w:rsid w:val="00D84136"/>
    <w:rsid w:val="00D93672"/>
    <w:rsid w:val="00DA057E"/>
    <w:rsid w:val="00DB1BE9"/>
    <w:rsid w:val="00DB6536"/>
    <w:rsid w:val="00DC522C"/>
    <w:rsid w:val="00DE080B"/>
    <w:rsid w:val="00DE0CA6"/>
    <w:rsid w:val="00DE6670"/>
    <w:rsid w:val="00DF249B"/>
    <w:rsid w:val="00DF3B21"/>
    <w:rsid w:val="00E05F48"/>
    <w:rsid w:val="00E06D04"/>
    <w:rsid w:val="00E11F55"/>
    <w:rsid w:val="00E211AC"/>
    <w:rsid w:val="00E22273"/>
    <w:rsid w:val="00E3185F"/>
    <w:rsid w:val="00E326D9"/>
    <w:rsid w:val="00E44C08"/>
    <w:rsid w:val="00E5487D"/>
    <w:rsid w:val="00E55C97"/>
    <w:rsid w:val="00E676E7"/>
    <w:rsid w:val="00E71581"/>
    <w:rsid w:val="00E804F5"/>
    <w:rsid w:val="00E8133E"/>
    <w:rsid w:val="00E82BF0"/>
    <w:rsid w:val="00E85DEA"/>
    <w:rsid w:val="00E945A1"/>
    <w:rsid w:val="00EA1CBE"/>
    <w:rsid w:val="00EA255F"/>
    <w:rsid w:val="00EB7AB0"/>
    <w:rsid w:val="00EC3B6B"/>
    <w:rsid w:val="00ED1233"/>
    <w:rsid w:val="00ED38C6"/>
    <w:rsid w:val="00ED4862"/>
    <w:rsid w:val="00ED4949"/>
    <w:rsid w:val="00ED56DC"/>
    <w:rsid w:val="00EE7771"/>
    <w:rsid w:val="00EF724F"/>
    <w:rsid w:val="00F006EA"/>
    <w:rsid w:val="00F03000"/>
    <w:rsid w:val="00F1074C"/>
    <w:rsid w:val="00F122DD"/>
    <w:rsid w:val="00F12BA9"/>
    <w:rsid w:val="00F15DAB"/>
    <w:rsid w:val="00F1641D"/>
    <w:rsid w:val="00F16AD7"/>
    <w:rsid w:val="00F23E29"/>
    <w:rsid w:val="00F24AC8"/>
    <w:rsid w:val="00F25586"/>
    <w:rsid w:val="00F26AC6"/>
    <w:rsid w:val="00F273A5"/>
    <w:rsid w:val="00F334A2"/>
    <w:rsid w:val="00F36529"/>
    <w:rsid w:val="00F4297F"/>
    <w:rsid w:val="00F43348"/>
    <w:rsid w:val="00F46CC7"/>
    <w:rsid w:val="00F46DAF"/>
    <w:rsid w:val="00F5072C"/>
    <w:rsid w:val="00F52D3C"/>
    <w:rsid w:val="00F560D3"/>
    <w:rsid w:val="00F5665B"/>
    <w:rsid w:val="00F56B6C"/>
    <w:rsid w:val="00F60869"/>
    <w:rsid w:val="00F61079"/>
    <w:rsid w:val="00F66D62"/>
    <w:rsid w:val="00F763DE"/>
    <w:rsid w:val="00F76563"/>
    <w:rsid w:val="00F76B43"/>
    <w:rsid w:val="00F80425"/>
    <w:rsid w:val="00F80440"/>
    <w:rsid w:val="00F84683"/>
    <w:rsid w:val="00F84ACA"/>
    <w:rsid w:val="00F85873"/>
    <w:rsid w:val="00F91127"/>
    <w:rsid w:val="00F9346F"/>
    <w:rsid w:val="00FA1481"/>
    <w:rsid w:val="00FA7C22"/>
    <w:rsid w:val="00FB31D4"/>
    <w:rsid w:val="00FC0D35"/>
    <w:rsid w:val="00FC4861"/>
    <w:rsid w:val="00FD5095"/>
    <w:rsid w:val="00FE2C42"/>
    <w:rsid w:val="00FE4384"/>
    <w:rsid w:val="00FF4B43"/>
    <w:rsid w:val="00FF5197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C5FC8"/>
  <w15:docId w15:val="{CE1BB6EB-6FF3-473B-8DC6-74CD3BE9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240" w:after="60"/>
      <w:ind w:left="567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sz w:val="24"/>
    </w:rPr>
  </w:style>
  <w:style w:type="paragraph" w:customStyle="1" w:styleId="ARTICLE">
    <w:name w:val="ARTICLE"/>
    <w:basedOn w:val="Normal"/>
    <w:autoRedefine/>
    <w:rsid w:val="00832EAE"/>
    <w:pPr>
      <w:numPr>
        <w:numId w:val="13"/>
      </w:numPr>
    </w:pPr>
    <w:rPr>
      <w:rFonts w:ascii="Trebuchet MS" w:hAnsi="Trebuchet MS"/>
      <w:b/>
      <w:sz w:val="24"/>
    </w:rPr>
  </w:style>
  <w:style w:type="paragraph" w:customStyle="1" w:styleId="Retrait3">
    <w:name w:val="Retrait3"/>
    <w:basedOn w:val="Normal"/>
    <w:pPr>
      <w:spacing w:before="141"/>
      <w:ind w:left="850"/>
    </w:pPr>
    <w:rPr>
      <w:sz w:val="24"/>
    </w:rPr>
  </w:style>
  <w:style w:type="paragraph" w:customStyle="1" w:styleId="Puce5">
    <w:name w:val="Puce 5"/>
    <w:basedOn w:val="Normal"/>
    <w:pPr>
      <w:spacing w:before="141"/>
      <w:ind w:left="850"/>
    </w:pPr>
    <w:rPr>
      <w:sz w:val="24"/>
    </w:rPr>
  </w:style>
  <w:style w:type="paragraph" w:customStyle="1" w:styleId="Puce4">
    <w:name w:val="Puce 4"/>
    <w:basedOn w:val="Normal"/>
    <w:autoRedefine/>
    <w:rsid w:val="00BF1CEE"/>
    <w:pPr>
      <w:spacing w:before="141"/>
      <w:ind w:left="742" w:hanging="340"/>
      <w:jc w:val="both"/>
    </w:pPr>
    <w:rPr>
      <w:b/>
      <w:sz w:val="24"/>
    </w:rPr>
  </w:style>
  <w:style w:type="paragraph" w:customStyle="1" w:styleId="Puce3">
    <w:name w:val="Puce 3"/>
    <w:basedOn w:val="Normal"/>
    <w:pPr>
      <w:numPr>
        <w:ilvl w:val="1"/>
        <w:numId w:val="8"/>
      </w:numPr>
      <w:spacing w:before="141"/>
    </w:pPr>
    <w:rPr>
      <w:sz w:val="24"/>
    </w:rPr>
  </w:style>
  <w:style w:type="paragraph" w:customStyle="1" w:styleId="Alina">
    <w:name w:val="Alinéa"/>
    <w:basedOn w:val="Normal"/>
    <w:pPr>
      <w:spacing w:before="141"/>
      <w:ind w:firstLine="1134"/>
    </w:pPr>
    <w:rPr>
      <w:sz w:val="24"/>
    </w:rPr>
  </w:style>
  <w:style w:type="paragraph" w:customStyle="1" w:styleId="Filetdessus">
    <w:name w:val="Filet dessus"/>
    <w:basedOn w:val="Normal"/>
    <w:pPr>
      <w:pBdr>
        <w:top w:val="single" w:sz="12" w:space="5" w:color="auto"/>
      </w:pBdr>
      <w:spacing w:before="283" w:after="113"/>
    </w:pPr>
    <w:rPr>
      <w:sz w:val="24"/>
    </w:rPr>
  </w:style>
  <w:style w:type="paragraph" w:customStyle="1" w:styleId="Grascentr">
    <w:name w:val="Gras &amp; centré"/>
    <w:basedOn w:val="Normal"/>
    <w:autoRedefine/>
    <w:rsid w:val="0058068E"/>
    <w:pPr>
      <w:spacing w:before="170"/>
      <w:jc w:val="center"/>
    </w:pPr>
    <w:rPr>
      <w:rFonts w:ascii="Trebuchet MS" w:hAnsi="Trebuchet MS"/>
      <w:b/>
      <w:strike/>
      <w:sz w:val="28"/>
    </w:rPr>
  </w:style>
  <w:style w:type="paragraph" w:customStyle="1" w:styleId="Nliste">
    <w:name w:val="N° liste"/>
    <w:basedOn w:val="Normal"/>
    <w:pPr>
      <w:spacing w:before="141"/>
      <w:ind w:left="1133"/>
    </w:pPr>
    <w:rPr>
      <w:sz w:val="24"/>
    </w:rPr>
  </w:style>
  <w:style w:type="paragraph" w:customStyle="1" w:styleId="Retrait2">
    <w:name w:val="Retrait 2"/>
    <w:basedOn w:val="Normal"/>
    <w:pPr>
      <w:spacing w:before="141"/>
      <w:ind w:left="1134"/>
    </w:pPr>
    <w:rPr>
      <w:sz w:val="24"/>
    </w:rPr>
  </w:style>
  <w:style w:type="paragraph" w:customStyle="1" w:styleId="Retrait1">
    <w:name w:val="Retrait 1"/>
    <w:basedOn w:val="Normal"/>
    <w:pPr>
      <w:spacing w:before="141"/>
      <w:ind w:left="567"/>
    </w:pPr>
    <w:rPr>
      <w:sz w:val="24"/>
    </w:rPr>
  </w:style>
  <w:style w:type="paragraph" w:customStyle="1" w:styleId="Puce2">
    <w:name w:val="Puce 2"/>
    <w:basedOn w:val="Normal"/>
    <w:pPr>
      <w:spacing w:before="141" w:line="215" w:lineRule="exact"/>
      <w:ind w:left="850"/>
    </w:pPr>
    <w:rPr>
      <w:sz w:val="24"/>
    </w:rPr>
  </w:style>
  <w:style w:type="paragraph" w:customStyle="1" w:styleId="Puce1">
    <w:name w:val="Puce 1"/>
    <w:basedOn w:val="Normal"/>
    <w:autoRedefine/>
    <w:pPr>
      <w:numPr>
        <w:numId w:val="16"/>
      </w:numPr>
      <w:ind w:left="357" w:hanging="357"/>
      <w:jc w:val="both"/>
    </w:pPr>
    <w:rPr>
      <w:sz w:val="24"/>
    </w:rPr>
  </w:style>
  <w:style w:type="paragraph" w:customStyle="1" w:styleId="Textesimple">
    <w:name w:val="Texte simple"/>
    <w:basedOn w:val="Normal"/>
    <w:rPr>
      <w:sz w:val="24"/>
    </w:rPr>
  </w:style>
  <w:style w:type="paragraph" w:customStyle="1" w:styleId="Textetableau">
    <w:name w:val="Texte tableau"/>
    <w:basedOn w:val="Normal"/>
    <w:pPr>
      <w:spacing w:before="141"/>
      <w:jc w:val="right"/>
    </w:pPr>
    <w:rPr>
      <w:sz w:val="24"/>
    </w:rPr>
  </w:style>
  <w:style w:type="paragraph" w:customStyle="1" w:styleId="Textepardfaut">
    <w:name w:val="Texte par défaut"/>
    <w:basedOn w:val="Normal"/>
    <w:rPr>
      <w:sz w:val="24"/>
    </w:rPr>
  </w:style>
  <w:style w:type="paragraph" w:styleId="Textedebulles">
    <w:name w:val="Balloon Text"/>
    <w:basedOn w:val="Normal"/>
    <w:semiHidden/>
    <w:rsid w:val="0067169F"/>
    <w:rPr>
      <w:rFonts w:ascii="Tahoma" w:hAnsi="Tahoma" w:cs="Tahoma"/>
      <w:sz w:val="16"/>
      <w:szCs w:val="16"/>
    </w:rPr>
  </w:style>
  <w:style w:type="paragraph" w:customStyle="1" w:styleId="RETRAIT">
    <w:name w:val="RETRAIT"/>
    <w:basedOn w:val="Puce4"/>
    <w:autoRedefine/>
    <w:pPr>
      <w:ind w:left="426"/>
    </w:pPr>
  </w:style>
  <w:style w:type="paragraph" w:customStyle="1" w:styleId="RETRAITPUCE">
    <w:name w:val="RETRAIT PUCE"/>
    <w:basedOn w:val="RETRAIT"/>
    <w:autoRedefine/>
  </w:style>
  <w:style w:type="paragraph" w:customStyle="1" w:styleId="LISTE">
    <w:name w:val="LISTE"/>
    <w:basedOn w:val="Nliste"/>
    <w:autoRedefine/>
    <w:pPr>
      <w:numPr>
        <w:numId w:val="17"/>
      </w:numPr>
      <w:spacing w:before="120" w:after="120"/>
      <w:jc w:val="both"/>
    </w:pPr>
  </w:style>
  <w:style w:type="paragraph" w:customStyle="1" w:styleId="PUCE6">
    <w:name w:val="PUCE 6"/>
    <w:basedOn w:val="RETRAITPUCE"/>
    <w:autoRedefine/>
    <w:pPr>
      <w:tabs>
        <w:tab w:val="num" w:pos="757"/>
      </w:tabs>
      <w:ind w:left="737"/>
    </w:pPr>
  </w:style>
  <w:style w:type="paragraph" w:styleId="Corpsdetexte3">
    <w:name w:val="Body Text 3"/>
    <w:basedOn w:val="Normal"/>
    <w:rsid w:val="00F12BA9"/>
    <w:pPr>
      <w:spacing w:after="120"/>
    </w:pPr>
    <w:rPr>
      <w:sz w:val="16"/>
      <w:szCs w:val="16"/>
    </w:rPr>
  </w:style>
  <w:style w:type="paragraph" w:styleId="Retraitcorpsdetexte">
    <w:name w:val="Body Text Indent"/>
    <w:basedOn w:val="Normal"/>
    <w:rsid w:val="00F12BA9"/>
    <w:pPr>
      <w:spacing w:after="120"/>
      <w:ind w:left="283"/>
    </w:pPr>
  </w:style>
  <w:style w:type="paragraph" w:customStyle="1" w:styleId="Style4">
    <w:name w:val="Style4"/>
    <w:basedOn w:val="Normal"/>
    <w:link w:val="Style4Car"/>
    <w:rsid w:val="00A73E59"/>
    <w:pPr>
      <w:autoSpaceDE w:val="0"/>
      <w:autoSpaceDN w:val="0"/>
      <w:adjustRightInd w:val="0"/>
      <w:spacing w:before="240"/>
      <w:ind w:left="113"/>
      <w:jc w:val="both"/>
    </w:pPr>
    <w:rPr>
      <w:rFonts w:ascii="Trebuchet MS" w:hAnsi="Trebuchet MS" w:cs="Arial"/>
      <w:sz w:val="22"/>
    </w:rPr>
  </w:style>
  <w:style w:type="character" w:customStyle="1" w:styleId="Style4Car">
    <w:name w:val="Style4 Car"/>
    <w:link w:val="Style4"/>
    <w:rsid w:val="00A73E59"/>
    <w:rPr>
      <w:rFonts w:ascii="Trebuchet MS" w:hAnsi="Trebuchet MS" w:cs="Arial"/>
      <w:sz w:val="22"/>
      <w:lang w:val="fr-FR" w:eastAsia="fr-FR" w:bidi="ar-SA"/>
    </w:rPr>
  </w:style>
  <w:style w:type="character" w:styleId="Lienhypertexte">
    <w:name w:val="Hyperlink"/>
    <w:rsid w:val="004B04BF"/>
    <w:rPr>
      <w:color w:val="0000FF"/>
      <w:u w:val="single"/>
    </w:rPr>
  </w:style>
  <w:style w:type="paragraph" w:styleId="Corpsdetexte2">
    <w:name w:val="Body Text 2"/>
    <w:basedOn w:val="Normal"/>
    <w:rsid w:val="006D732C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Utilisateurs\DECROIX-G\Mes%20documents\REGLEMENT%20DE%20CONSULTATION\R&#233;glement%20de%20consultation%20Version%20du%2009%2006%2005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daa4850091ce9a9da99390f91c0cea08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199b52c8a3fa4a7c85be3046745adf7a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5E238-0FDA-4A05-9844-027632598559}">
  <ds:schemaRefs>
    <ds:schemaRef ds:uri="http://schemas.microsoft.com/office/2006/metadata/properties"/>
    <ds:schemaRef ds:uri="http://schemas.microsoft.com/office/infopath/2007/PartnerControls"/>
    <ds:schemaRef ds:uri="d1a823fc-4dcb-4c37-b695-8d0bfbc8d435"/>
  </ds:schemaRefs>
</ds:datastoreItem>
</file>

<file path=customXml/itemProps2.xml><?xml version="1.0" encoding="utf-8"?>
<ds:datastoreItem xmlns:ds="http://schemas.openxmlformats.org/officeDocument/2006/customXml" ds:itemID="{E09961C7-ADBA-4F28-B39F-DBDA7CC22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6443A-9E90-45EE-A0DF-13AACE1E8A7B}"/>
</file>

<file path=docProps/app.xml><?xml version="1.0" encoding="utf-8"?>
<Properties xmlns="http://schemas.openxmlformats.org/officeDocument/2006/extended-properties" xmlns:vt="http://schemas.openxmlformats.org/officeDocument/2006/docPropsVTypes">
  <Template>Réglement de consultation Version du 09 06 05.dot</Template>
  <TotalTime>2</TotalTime>
  <Pages>1</Pages>
  <Words>126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IMMOBILIERE 3F</vt:lpstr>
    </vt:vector>
  </TitlesOfParts>
  <Company>I3F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Offre d'insertion annexe à l'acte d'engagement-S02-08-39-DT</dc:title>
  <dc:creator>decroix-g</dc:creator>
  <dc:description>REGLEMENT DE CONSULTATION POUR LES Appels d'offres</dc:description>
  <cp:lastModifiedBy>Céline PROTAT</cp:lastModifiedBy>
  <cp:revision>4</cp:revision>
  <cp:lastPrinted>2011-04-05T12:57:00Z</cp:lastPrinted>
  <dcterms:created xsi:type="dcterms:W3CDTF">2022-02-25T15:20:00Z</dcterms:created>
  <dcterms:modified xsi:type="dcterms:W3CDTF">2022-11-10T09:42:00Z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</Properties>
</file>